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DA8" w:rsidRPr="0092336A" w:rsidRDefault="00490DA8" w:rsidP="00CF59C2"/>
    <w:p w:rsidR="00490DA8" w:rsidRDefault="00490DA8" w:rsidP="00CF59C2">
      <w:pPr>
        <w:framePr w:hSpace="141" w:wrap="around" w:vAnchor="text" w:hAnchor="page" w:x="5841" w:y="1"/>
        <w:rPr>
          <w:noProof/>
        </w:rPr>
      </w:pPr>
      <w:r w:rsidRPr="00FC1A5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490DA8" w:rsidRDefault="00490DA8" w:rsidP="00CF59C2">
      <w:pPr>
        <w:pStyle w:val="Heading1"/>
        <w:rPr>
          <w:b/>
        </w:rPr>
      </w:pPr>
    </w:p>
    <w:p w:rsidR="00490DA8" w:rsidRDefault="00490DA8" w:rsidP="00CF59C2">
      <w:pPr>
        <w:pStyle w:val="Heading1"/>
        <w:jc w:val="left"/>
        <w:rPr>
          <w:b/>
          <w:lang w:val="ru-RU"/>
        </w:rPr>
      </w:pPr>
    </w:p>
    <w:p w:rsidR="00490DA8" w:rsidRDefault="00490DA8" w:rsidP="00CF59C2">
      <w:pPr>
        <w:pStyle w:val="Heading1"/>
        <w:jc w:val="left"/>
        <w:rPr>
          <w:b/>
          <w:lang w:val="ru-RU"/>
        </w:rPr>
      </w:pPr>
    </w:p>
    <w:p w:rsidR="00490DA8" w:rsidRDefault="00490DA8" w:rsidP="00CF59C2">
      <w:pPr>
        <w:pStyle w:val="Heading1"/>
        <w:jc w:val="left"/>
        <w:rPr>
          <w:b/>
        </w:rPr>
      </w:pPr>
    </w:p>
    <w:p w:rsidR="00490DA8" w:rsidRDefault="00490DA8" w:rsidP="00CF59C2"/>
    <w:p w:rsidR="00490DA8" w:rsidRDefault="00490DA8" w:rsidP="00CF59C2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490DA8" w:rsidRDefault="00490DA8" w:rsidP="00CF59C2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490DA8" w:rsidRPr="00541AF3" w:rsidRDefault="00490DA8" w:rsidP="00CF59C2">
      <w:pPr>
        <w:jc w:val="center"/>
        <w:rPr>
          <w:b/>
          <w:sz w:val="28"/>
        </w:rPr>
      </w:pPr>
    </w:p>
    <w:p w:rsidR="00490DA8" w:rsidRDefault="00490DA8" w:rsidP="00CF59C2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490DA8" w:rsidRDefault="00490DA8" w:rsidP="00CF59C2">
      <w:pPr>
        <w:jc w:val="center"/>
        <w:rPr>
          <w:sz w:val="24"/>
          <w:szCs w:val="24"/>
          <w:lang w:val="uk-UA"/>
        </w:rPr>
      </w:pPr>
    </w:p>
    <w:p w:rsidR="00490DA8" w:rsidRPr="001644A9" w:rsidRDefault="00490DA8" w:rsidP="00CF59C2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490DA8" w:rsidRDefault="00490DA8" w:rsidP="00CF59C2">
      <w:pPr>
        <w:jc w:val="center"/>
        <w:rPr>
          <w:b/>
          <w:sz w:val="28"/>
          <w:lang w:val="uk-UA"/>
        </w:rPr>
      </w:pPr>
    </w:p>
    <w:p w:rsidR="00490DA8" w:rsidRPr="00690794" w:rsidRDefault="00490DA8" w:rsidP="00CF59C2">
      <w:pPr>
        <w:jc w:val="both"/>
        <w:rPr>
          <w:sz w:val="28"/>
          <w:lang w:val="uk-UA"/>
        </w:rPr>
      </w:pPr>
      <w:r>
        <w:rPr>
          <w:sz w:val="28"/>
          <w:lang w:val="uk-UA"/>
        </w:rPr>
        <w:t>01  листопада  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№ 288 - к</w:t>
      </w:r>
    </w:p>
    <w:p w:rsidR="00490DA8" w:rsidRDefault="00490DA8" w:rsidP="00CF59C2">
      <w:pPr>
        <w:pStyle w:val="Title"/>
      </w:pPr>
    </w:p>
    <w:p w:rsidR="00490DA8" w:rsidRDefault="00490DA8" w:rsidP="00CF59C2">
      <w:pPr>
        <w:jc w:val="center"/>
        <w:rPr>
          <w:b/>
          <w:sz w:val="28"/>
          <w:lang w:val="uk-UA"/>
        </w:rPr>
      </w:pPr>
      <w:r>
        <w:rPr>
          <w:b/>
          <w:sz w:val="28"/>
        </w:rPr>
        <w:t xml:space="preserve">Про </w:t>
      </w:r>
      <w:r>
        <w:rPr>
          <w:b/>
          <w:sz w:val="28"/>
          <w:lang w:val="uk-UA"/>
        </w:rPr>
        <w:t>звільнення КУЛАКЛІ Степана</w:t>
      </w:r>
    </w:p>
    <w:p w:rsidR="00490DA8" w:rsidRDefault="00490DA8" w:rsidP="00CF59C2">
      <w:pPr>
        <w:jc w:val="center"/>
        <w:rPr>
          <w:b/>
          <w:sz w:val="28"/>
          <w:lang w:val="uk-UA"/>
        </w:rPr>
      </w:pPr>
    </w:p>
    <w:p w:rsidR="00490DA8" w:rsidRPr="00D91D37" w:rsidRDefault="00490DA8" w:rsidP="00CF59C2">
      <w:pPr>
        <w:spacing w:line="360" w:lineRule="auto"/>
        <w:jc w:val="both"/>
        <w:rPr>
          <w:sz w:val="28"/>
          <w:szCs w:val="28"/>
          <w:lang w:val="uk-UA"/>
        </w:rPr>
      </w:pPr>
      <w:r w:rsidRPr="00BD63E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На підставі  пунктів 7, 13, </w:t>
      </w:r>
      <w:r w:rsidRPr="00BD63E3">
        <w:rPr>
          <w:sz w:val="28"/>
          <w:szCs w:val="28"/>
          <w:lang w:val="uk-UA"/>
        </w:rPr>
        <w:t xml:space="preserve"> 20  частини 4 статті  42  Закону України «Про місцеве самоврядування в Україні», </w:t>
      </w:r>
      <w:r w:rsidRPr="00D91D37">
        <w:rPr>
          <w:sz w:val="28"/>
          <w:szCs w:val="28"/>
          <w:lang w:val="uk-UA"/>
        </w:rPr>
        <w:t>пункту 2 стат</w:t>
      </w:r>
      <w:r>
        <w:rPr>
          <w:sz w:val="28"/>
          <w:szCs w:val="28"/>
          <w:lang w:val="uk-UA"/>
        </w:rPr>
        <w:t>т</w:t>
      </w:r>
      <w:r w:rsidRPr="00D91D37">
        <w:rPr>
          <w:sz w:val="28"/>
          <w:szCs w:val="28"/>
          <w:lang w:val="uk-UA"/>
        </w:rPr>
        <w:t xml:space="preserve">і  36 Кодексу законів про працюУкраїни та </w:t>
      </w:r>
      <w:r>
        <w:rPr>
          <w:sz w:val="28"/>
          <w:szCs w:val="28"/>
          <w:lang w:val="uk-UA"/>
        </w:rPr>
        <w:t xml:space="preserve"> пункту 14</w:t>
      </w:r>
      <w:r w:rsidRPr="00D91D37">
        <w:rPr>
          <w:sz w:val="28"/>
          <w:szCs w:val="28"/>
          <w:lang w:val="uk-UA"/>
        </w:rPr>
        <w:t xml:space="preserve">контракту </w:t>
      </w:r>
      <w:r>
        <w:rPr>
          <w:sz w:val="28"/>
          <w:szCs w:val="28"/>
          <w:lang w:val="uk-UA"/>
        </w:rPr>
        <w:t xml:space="preserve"> з працівником </w:t>
      </w:r>
      <w:r w:rsidRPr="00D91D37">
        <w:rPr>
          <w:sz w:val="28"/>
          <w:szCs w:val="28"/>
          <w:lang w:val="uk-UA"/>
        </w:rPr>
        <w:t>від</w:t>
      </w:r>
      <w:r>
        <w:rPr>
          <w:sz w:val="28"/>
          <w:szCs w:val="28"/>
          <w:lang w:val="uk-UA"/>
        </w:rPr>
        <w:t xml:space="preserve">19 жовтня </w:t>
      </w:r>
      <w:r w:rsidRPr="00BD63E3">
        <w:rPr>
          <w:sz w:val="28"/>
          <w:szCs w:val="28"/>
          <w:lang w:val="uk-UA"/>
        </w:rPr>
        <w:t xml:space="preserve"> 2021</w:t>
      </w:r>
      <w:r w:rsidRPr="00D91D37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>, укладеного між Арцизькою міською радою та Кулаклі С.</w:t>
      </w:r>
      <w:r w:rsidRPr="00D91D37">
        <w:rPr>
          <w:sz w:val="28"/>
          <w:szCs w:val="28"/>
          <w:lang w:val="uk-UA"/>
        </w:rPr>
        <w:t>:</w:t>
      </w:r>
    </w:p>
    <w:p w:rsidR="00490DA8" w:rsidRPr="00BD63E3" w:rsidRDefault="00490DA8" w:rsidP="00CF59C2">
      <w:pPr>
        <w:pStyle w:val="BodyText"/>
        <w:ind w:firstLine="360"/>
      </w:pPr>
      <w:r w:rsidRPr="00BD63E3">
        <w:t xml:space="preserve">1.ЗВІЛЬНИТИ  </w:t>
      </w:r>
      <w:r>
        <w:t xml:space="preserve">КУЛАКЛІ Степана Миколайовича </w:t>
      </w:r>
      <w:r w:rsidRPr="00BD63E3">
        <w:t xml:space="preserve"> з </w:t>
      </w:r>
      <w:r>
        <w:rPr>
          <w:lang w:val="ru-RU"/>
        </w:rPr>
        <w:t>01 листопада</w:t>
      </w:r>
      <w:r w:rsidRPr="00BD63E3">
        <w:t xml:space="preserve"> 2021 року у зв’язку з закінченням терміну дії </w:t>
      </w:r>
      <w:r w:rsidRPr="00BD63E3">
        <w:rPr>
          <w:lang w:val="ru-RU"/>
        </w:rPr>
        <w:t xml:space="preserve"> контракту</w:t>
      </w:r>
      <w:r w:rsidRPr="00BD63E3">
        <w:t xml:space="preserve"> . </w:t>
      </w:r>
    </w:p>
    <w:p w:rsidR="00490DA8" w:rsidRPr="00BD63E3" w:rsidRDefault="00490DA8" w:rsidP="00CF59C2">
      <w:pPr>
        <w:pStyle w:val="BodyText"/>
        <w:ind w:firstLine="360"/>
      </w:pPr>
      <w:r w:rsidRPr="00BD63E3">
        <w:t xml:space="preserve">2. </w:t>
      </w:r>
      <w:r>
        <w:t>В</w:t>
      </w:r>
      <w:r w:rsidRPr="00BD63E3">
        <w:t xml:space="preserve">ідділу  </w:t>
      </w:r>
      <w:r>
        <w:t>бухгалтерського обліку, звітності та фінансово-господарського забезпечення Арцизької міської ради</w:t>
      </w:r>
      <w:r w:rsidRPr="00BD63E3">
        <w:t xml:space="preserve"> виплатити  грошову компенсацію за невикористані дні щорічної відпустки в кількості 1 календа</w:t>
      </w:r>
      <w:r>
        <w:t xml:space="preserve">рний день за період роботи з  19 жовтня 2021 року по  01 листопада </w:t>
      </w:r>
      <w:r w:rsidRPr="00BD63E3">
        <w:t xml:space="preserve"> 2021року.</w:t>
      </w:r>
    </w:p>
    <w:p w:rsidR="00490DA8" w:rsidRDefault="00490DA8" w:rsidP="00CF59C2">
      <w:pPr>
        <w:spacing w:line="360" w:lineRule="auto"/>
        <w:jc w:val="both"/>
        <w:rPr>
          <w:sz w:val="28"/>
          <w:szCs w:val="28"/>
          <w:lang w:val="uk-UA"/>
        </w:rPr>
      </w:pPr>
      <w:r w:rsidRPr="00BD63E3">
        <w:rPr>
          <w:sz w:val="28"/>
          <w:szCs w:val="28"/>
        </w:rPr>
        <w:t>3. Контроль за виконаннямданогорозпорядження</w:t>
      </w:r>
      <w:r w:rsidRPr="00BD63E3">
        <w:rPr>
          <w:sz w:val="28"/>
          <w:szCs w:val="28"/>
          <w:lang w:val="uk-UA"/>
        </w:rPr>
        <w:t xml:space="preserve">покласти на </w:t>
      </w:r>
      <w:r>
        <w:rPr>
          <w:sz w:val="28"/>
          <w:szCs w:val="28"/>
          <w:lang w:val="uk-UA"/>
        </w:rPr>
        <w:t>керуючого справами виконавчого комітету міської радиМалєва О.М.</w:t>
      </w:r>
    </w:p>
    <w:p w:rsidR="00490DA8" w:rsidRPr="00BD63E3" w:rsidRDefault="00490DA8" w:rsidP="00B92ED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  <w:t>Підстава: листок непрацездатності номер ЛН 893678-2001863708-1</w:t>
      </w:r>
    </w:p>
    <w:p w:rsidR="00490DA8" w:rsidRPr="00BD63E3" w:rsidRDefault="00490DA8" w:rsidP="00CF59C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від 29 жовтня 2021 року.</w:t>
      </w:r>
    </w:p>
    <w:p w:rsidR="00490DA8" w:rsidRDefault="00490DA8" w:rsidP="00CF59C2">
      <w:pPr>
        <w:rPr>
          <w:lang w:val="uk-UA"/>
        </w:rPr>
      </w:pPr>
    </w:p>
    <w:p w:rsidR="00490DA8" w:rsidRPr="00953F42" w:rsidRDefault="00490DA8" w:rsidP="00CF59C2">
      <w:pPr>
        <w:rPr>
          <w:lang w:val="uk-UA"/>
        </w:rPr>
      </w:pPr>
    </w:p>
    <w:p w:rsidR="00490DA8" w:rsidRDefault="00490DA8" w:rsidP="00CF59C2">
      <w:pPr>
        <w:pStyle w:val="Heading2"/>
        <w:spacing w:line="276" w:lineRule="auto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490DA8" w:rsidRDefault="00490DA8" w:rsidP="00CF59C2">
      <w:pPr>
        <w:spacing w:line="276" w:lineRule="auto"/>
        <w:rPr>
          <w:lang w:val="uk-UA"/>
        </w:rPr>
      </w:pPr>
    </w:p>
    <w:p w:rsidR="00490DA8" w:rsidRDefault="00490DA8" w:rsidP="00CF59C2">
      <w:pPr>
        <w:spacing w:line="276" w:lineRule="auto"/>
        <w:rPr>
          <w:lang w:val="uk-UA"/>
        </w:rPr>
      </w:pPr>
    </w:p>
    <w:p w:rsidR="00490DA8" w:rsidRDefault="00490DA8" w:rsidP="00CF59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розпорядженням ознайомлений,</w:t>
      </w:r>
    </w:p>
    <w:p w:rsidR="00490DA8" w:rsidRDefault="00490DA8" w:rsidP="00CF59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копію розпорядження отримав                             Степан КУЛАКЛІ</w:t>
      </w:r>
    </w:p>
    <w:p w:rsidR="00490DA8" w:rsidRPr="00602CA2" w:rsidRDefault="00490DA8" w:rsidP="00CF59C2">
      <w:pPr>
        <w:rPr>
          <w:lang w:val="uk-UA"/>
        </w:rPr>
      </w:pPr>
      <w:r>
        <w:rPr>
          <w:sz w:val="28"/>
          <w:szCs w:val="28"/>
          <w:lang w:val="uk-UA"/>
        </w:rPr>
        <w:t xml:space="preserve"> «____»____________ 2021 року</w:t>
      </w:r>
    </w:p>
    <w:p w:rsidR="00490DA8" w:rsidRDefault="00490DA8" w:rsidP="00CF59C2">
      <w:pPr>
        <w:spacing w:line="276" w:lineRule="auto"/>
        <w:rPr>
          <w:lang w:val="uk-UA"/>
        </w:rPr>
      </w:pPr>
    </w:p>
    <w:p w:rsidR="00490DA8" w:rsidRPr="00CF77D5" w:rsidRDefault="00490DA8" w:rsidP="00CF59C2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Pr="00CF77D5">
        <w:rPr>
          <w:rFonts w:ascii="Times New Roman" w:hAnsi="Times New Roman"/>
          <w:sz w:val="28"/>
          <w:szCs w:val="28"/>
          <w:lang w:val="uk-UA"/>
        </w:rPr>
        <w:t>огодження р</w:t>
      </w:r>
      <w:r>
        <w:rPr>
          <w:rFonts w:ascii="Times New Roman" w:hAnsi="Times New Roman"/>
          <w:sz w:val="28"/>
          <w:szCs w:val="28"/>
          <w:lang w:val="uk-UA"/>
        </w:rPr>
        <w:t>озпорядження міського голови</w:t>
      </w:r>
    </w:p>
    <w:p w:rsidR="00490DA8" w:rsidRPr="00CF77D5" w:rsidRDefault="00490DA8" w:rsidP="00CF59C2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 01 листопада  2020 року     № 288 - к</w:t>
      </w:r>
    </w:p>
    <w:p w:rsidR="00490DA8" w:rsidRDefault="00490DA8" w:rsidP="00CF59C2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490DA8" w:rsidRDefault="00490DA8" w:rsidP="00CF59C2">
      <w:pPr>
        <w:jc w:val="both"/>
        <w:rPr>
          <w:sz w:val="28"/>
          <w:lang w:val="uk-UA"/>
        </w:rPr>
      </w:pPr>
    </w:p>
    <w:p w:rsidR="00490DA8" w:rsidRPr="00CF59C2" w:rsidRDefault="00490DA8" w:rsidP="00CF59C2">
      <w:pPr>
        <w:jc w:val="both"/>
        <w:rPr>
          <w:sz w:val="28"/>
          <w:lang w:val="uk-UA"/>
        </w:rPr>
      </w:pPr>
      <w:r>
        <w:rPr>
          <w:sz w:val="28"/>
          <w:lang w:val="uk-UA"/>
        </w:rPr>
        <w:t>«</w:t>
      </w:r>
      <w:r w:rsidRPr="00CF59C2">
        <w:rPr>
          <w:sz w:val="28"/>
        </w:rPr>
        <w:t xml:space="preserve">Про </w:t>
      </w:r>
      <w:r w:rsidRPr="00CF59C2">
        <w:rPr>
          <w:sz w:val="28"/>
          <w:lang w:val="uk-UA"/>
        </w:rPr>
        <w:t>звільненняКУЛАКЛІ Степана</w:t>
      </w:r>
      <w:r>
        <w:rPr>
          <w:sz w:val="28"/>
          <w:lang w:val="uk-UA"/>
        </w:rPr>
        <w:t>»</w:t>
      </w:r>
    </w:p>
    <w:p w:rsidR="00490DA8" w:rsidRPr="00CF77D5" w:rsidRDefault="00490DA8" w:rsidP="00CF59C2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490DA8" w:rsidRDefault="00490DA8" w:rsidP="00CF59C2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490DA8" w:rsidRPr="00CF77D5" w:rsidRDefault="00490DA8" w:rsidP="00CF59C2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490DA8" w:rsidRPr="00CF77D5" w:rsidRDefault="00490DA8" w:rsidP="00CF59C2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490DA8" w:rsidRDefault="00490DA8" w:rsidP="00CF59C2">
      <w:pPr>
        <w:rPr>
          <w:sz w:val="28"/>
          <w:szCs w:val="28"/>
          <w:lang w:val="uk-UA"/>
        </w:rPr>
      </w:pPr>
    </w:p>
    <w:p w:rsidR="00490DA8" w:rsidRPr="00E05F39" w:rsidRDefault="00490DA8" w:rsidP="00CF59C2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Арцизькогоміськогоголови</w:t>
      </w:r>
    </w:p>
    <w:p w:rsidR="00490DA8" w:rsidRPr="00E05F39" w:rsidRDefault="00490DA8" w:rsidP="00CF59C2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  <w:lang w:val="uk-UA"/>
        </w:rPr>
        <w:t>__________ _____________</w:t>
      </w:r>
      <w:r>
        <w:rPr>
          <w:sz w:val="28"/>
          <w:szCs w:val="28"/>
        </w:rPr>
        <w:t>О</w:t>
      </w:r>
      <w:r>
        <w:rPr>
          <w:sz w:val="28"/>
          <w:szCs w:val="28"/>
          <w:lang w:val="uk-UA"/>
        </w:rPr>
        <w:t>ксана</w:t>
      </w:r>
      <w:r>
        <w:rPr>
          <w:sz w:val="28"/>
          <w:szCs w:val="28"/>
        </w:rPr>
        <w:t>СТОЯНОВА</w:t>
      </w:r>
    </w:p>
    <w:p w:rsidR="00490DA8" w:rsidRPr="00E05F39" w:rsidRDefault="00490DA8" w:rsidP="00CF59C2">
      <w:pPr>
        <w:rPr>
          <w:b/>
          <w:sz w:val="28"/>
          <w:szCs w:val="28"/>
        </w:rPr>
      </w:pPr>
    </w:p>
    <w:p w:rsidR="00490DA8" w:rsidRDefault="00490DA8" w:rsidP="00CF59C2">
      <w:pPr>
        <w:rPr>
          <w:sz w:val="28"/>
          <w:szCs w:val="28"/>
        </w:rPr>
      </w:pPr>
    </w:p>
    <w:p w:rsidR="00490DA8" w:rsidRDefault="00490DA8" w:rsidP="00CF59C2">
      <w:pPr>
        <w:rPr>
          <w:sz w:val="28"/>
          <w:szCs w:val="28"/>
          <w:lang w:val="uk-UA"/>
        </w:rPr>
      </w:pPr>
      <w:r>
        <w:rPr>
          <w:sz w:val="28"/>
          <w:szCs w:val="28"/>
        </w:rPr>
        <w:t>Начальник юридичноговідділу</w:t>
      </w:r>
    </w:p>
    <w:p w:rsidR="00490DA8" w:rsidRPr="00E05F39" w:rsidRDefault="00490DA8" w:rsidP="00CF59C2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  <w:lang w:val="uk-UA"/>
        </w:rPr>
        <w:t>__________ _____________</w:t>
      </w:r>
      <w:r>
        <w:rPr>
          <w:sz w:val="28"/>
          <w:szCs w:val="28"/>
        </w:rPr>
        <w:t>А</w:t>
      </w:r>
      <w:r>
        <w:rPr>
          <w:sz w:val="28"/>
          <w:szCs w:val="28"/>
          <w:lang w:val="uk-UA"/>
        </w:rPr>
        <w:t>настасія</w:t>
      </w:r>
      <w:r>
        <w:rPr>
          <w:sz w:val="28"/>
          <w:szCs w:val="28"/>
        </w:rPr>
        <w:t>СТАНКОВА</w:t>
      </w:r>
    </w:p>
    <w:p w:rsidR="00490DA8" w:rsidRPr="00E05F39" w:rsidRDefault="00490DA8" w:rsidP="00CF59C2">
      <w:pPr>
        <w:rPr>
          <w:sz w:val="28"/>
          <w:szCs w:val="28"/>
        </w:rPr>
      </w:pPr>
    </w:p>
    <w:p w:rsidR="00490DA8" w:rsidRPr="00CF59C2" w:rsidRDefault="00490DA8" w:rsidP="00CF59C2">
      <w:pPr>
        <w:rPr>
          <w:sz w:val="28"/>
          <w:szCs w:val="28"/>
          <w:lang w:val="uk-UA"/>
        </w:rPr>
      </w:pPr>
    </w:p>
    <w:p w:rsidR="00490DA8" w:rsidRPr="009B19A7" w:rsidRDefault="00490DA8" w:rsidP="00CF59C2">
      <w:pPr>
        <w:rPr>
          <w:sz w:val="28"/>
          <w:szCs w:val="28"/>
          <w:lang w:val="uk-UA"/>
        </w:rPr>
      </w:pPr>
      <w:r w:rsidRPr="00E05F39">
        <w:rPr>
          <w:sz w:val="28"/>
          <w:szCs w:val="28"/>
        </w:rPr>
        <w:t>Начальник відділу</w:t>
      </w:r>
      <w:r>
        <w:rPr>
          <w:sz w:val="28"/>
          <w:szCs w:val="28"/>
        </w:rPr>
        <w:t>бухгалтерськогообліку, звітності та фінансово-господарськогозабезпечення</w:t>
      </w:r>
      <w:r>
        <w:rPr>
          <w:sz w:val="28"/>
          <w:szCs w:val="28"/>
          <w:lang w:val="uk-UA"/>
        </w:rPr>
        <w:t>, головний бухгалтер</w:t>
      </w:r>
    </w:p>
    <w:p w:rsidR="00490DA8" w:rsidRDefault="00490DA8" w:rsidP="00CF59C2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  <w:lang w:val="uk-UA"/>
        </w:rPr>
        <w:t>__________ _____________</w:t>
      </w:r>
      <w:r>
        <w:rPr>
          <w:sz w:val="28"/>
          <w:szCs w:val="28"/>
        </w:rPr>
        <w:t xml:space="preserve">  Л</w:t>
      </w:r>
      <w:r>
        <w:rPr>
          <w:sz w:val="28"/>
          <w:szCs w:val="28"/>
          <w:lang w:val="uk-UA"/>
        </w:rPr>
        <w:t>ариса</w:t>
      </w:r>
      <w:r>
        <w:rPr>
          <w:sz w:val="28"/>
          <w:szCs w:val="28"/>
        </w:rPr>
        <w:t>ЛАБУНЕЦЬ</w:t>
      </w:r>
    </w:p>
    <w:p w:rsidR="00490DA8" w:rsidRDefault="00490DA8" w:rsidP="00CF59C2"/>
    <w:p w:rsidR="00490DA8" w:rsidRDefault="00490DA8" w:rsidP="00CF59C2"/>
    <w:p w:rsidR="00490DA8" w:rsidRDefault="00490DA8" w:rsidP="00CF59C2">
      <w:pPr>
        <w:rPr>
          <w:lang w:val="uk-UA"/>
        </w:rPr>
      </w:pPr>
    </w:p>
    <w:p w:rsidR="00490DA8" w:rsidRDefault="00490DA8" w:rsidP="00CF59C2">
      <w:pPr>
        <w:rPr>
          <w:lang w:val="uk-UA"/>
        </w:rPr>
      </w:pPr>
      <w:bookmarkStart w:id="0" w:name="_GoBack"/>
      <w:bookmarkEnd w:id="0"/>
    </w:p>
    <w:p w:rsidR="00490DA8" w:rsidRDefault="00490DA8" w:rsidP="00CF59C2">
      <w:pPr>
        <w:rPr>
          <w:lang w:val="uk-UA"/>
        </w:rPr>
      </w:pPr>
    </w:p>
    <w:p w:rsidR="00490DA8" w:rsidRDefault="00490DA8" w:rsidP="00CF59C2">
      <w:pPr>
        <w:rPr>
          <w:lang w:val="uk-UA"/>
        </w:rPr>
      </w:pPr>
    </w:p>
    <w:p w:rsidR="00490DA8" w:rsidRDefault="00490DA8" w:rsidP="00CF59C2">
      <w:pPr>
        <w:rPr>
          <w:lang w:val="uk-UA"/>
        </w:rPr>
      </w:pPr>
    </w:p>
    <w:p w:rsidR="00490DA8" w:rsidRDefault="00490DA8" w:rsidP="00CF59C2">
      <w:pPr>
        <w:rPr>
          <w:lang w:val="uk-UA"/>
        </w:rPr>
      </w:pPr>
    </w:p>
    <w:p w:rsidR="00490DA8" w:rsidRDefault="00490DA8" w:rsidP="00CF59C2">
      <w:pPr>
        <w:rPr>
          <w:lang w:val="uk-UA"/>
        </w:rPr>
      </w:pPr>
    </w:p>
    <w:p w:rsidR="00490DA8" w:rsidRDefault="00490DA8" w:rsidP="00CF59C2">
      <w:pPr>
        <w:rPr>
          <w:lang w:val="uk-UA"/>
        </w:rPr>
      </w:pPr>
    </w:p>
    <w:p w:rsidR="00490DA8" w:rsidRDefault="00490DA8" w:rsidP="00CF59C2">
      <w:pPr>
        <w:rPr>
          <w:lang w:val="uk-UA"/>
        </w:rPr>
      </w:pPr>
    </w:p>
    <w:p w:rsidR="00490DA8" w:rsidRDefault="00490DA8" w:rsidP="00CF59C2"/>
    <w:p w:rsidR="00490DA8" w:rsidRDefault="00490DA8" w:rsidP="00CF59C2">
      <w:pPr>
        <w:rPr>
          <w:sz w:val="24"/>
          <w:szCs w:val="24"/>
          <w:lang w:val="uk-UA"/>
        </w:rPr>
      </w:pPr>
      <w:r w:rsidRPr="006D7188">
        <w:rPr>
          <w:sz w:val="24"/>
          <w:szCs w:val="24"/>
        </w:rPr>
        <w:t xml:space="preserve">Виконавець: </w:t>
      </w:r>
    </w:p>
    <w:p w:rsidR="00490DA8" w:rsidRDefault="00490DA8" w:rsidP="00CF59C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</w:t>
      </w:r>
      <w:r w:rsidRPr="006D7188">
        <w:rPr>
          <w:sz w:val="24"/>
          <w:szCs w:val="24"/>
        </w:rPr>
        <w:t>оловнийспеціаліст по роботі з персоналом</w:t>
      </w:r>
    </w:p>
    <w:p w:rsidR="00490DA8" w:rsidRPr="00FF498B" w:rsidRDefault="00490DA8" w:rsidP="00CF59C2">
      <w:pPr>
        <w:rPr>
          <w:sz w:val="24"/>
          <w:szCs w:val="24"/>
          <w:lang w:val="uk-UA"/>
        </w:rPr>
      </w:pPr>
      <w:r w:rsidRPr="00F014FB">
        <w:rPr>
          <w:sz w:val="24"/>
          <w:szCs w:val="24"/>
          <w:lang w:val="uk-UA"/>
        </w:rPr>
        <w:t xml:space="preserve">відділу організаційної та кадрової роботи </w:t>
      </w:r>
      <w:r>
        <w:rPr>
          <w:sz w:val="24"/>
          <w:szCs w:val="24"/>
          <w:lang w:val="uk-UA"/>
        </w:rPr>
        <w:t xml:space="preserve">міської ради </w:t>
      </w:r>
    </w:p>
    <w:p w:rsidR="00490DA8" w:rsidRPr="00F014FB" w:rsidRDefault="00490DA8" w:rsidP="00CF59C2">
      <w:pPr>
        <w:rPr>
          <w:lang w:val="uk-UA"/>
        </w:rPr>
      </w:pPr>
    </w:p>
    <w:p w:rsidR="00490DA8" w:rsidRPr="00F014FB" w:rsidRDefault="00490DA8" w:rsidP="00CF59C2">
      <w:pPr>
        <w:rPr>
          <w:lang w:val="uk-UA"/>
        </w:rPr>
      </w:pPr>
      <w:r>
        <w:rPr>
          <w:sz w:val="28"/>
          <w:szCs w:val="28"/>
          <w:lang w:val="uk-UA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  <w:lang w:val="uk-UA"/>
        </w:rPr>
        <w:t>__________ _____________Наталія КОЛЕСНІКОВА</w:t>
      </w:r>
    </w:p>
    <w:p w:rsidR="00490DA8" w:rsidRPr="000D7038" w:rsidRDefault="00490DA8" w:rsidP="00CF59C2"/>
    <w:p w:rsidR="00490DA8" w:rsidRPr="00E13726" w:rsidRDefault="00490DA8" w:rsidP="00CF59C2">
      <w:pPr>
        <w:rPr>
          <w:lang w:val="uk-UA"/>
        </w:rPr>
      </w:pPr>
    </w:p>
    <w:p w:rsidR="00490DA8" w:rsidRPr="00CF59C2" w:rsidRDefault="00490DA8">
      <w:pPr>
        <w:rPr>
          <w:lang w:val="uk-UA"/>
        </w:rPr>
      </w:pPr>
    </w:p>
    <w:sectPr w:rsidR="00490DA8" w:rsidRPr="00CF59C2" w:rsidSect="000A6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9C2"/>
    <w:rsid w:val="000A6F3A"/>
    <w:rsid w:val="000D7038"/>
    <w:rsid w:val="000E2A49"/>
    <w:rsid w:val="001644A9"/>
    <w:rsid w:val="0022162E"/>
    <w:rsid w:val="003010A8"/>
    <w:rsid w:val="00490DA8"/>
    <w:rsid w:val="00541AF3"/>
    <w:rsid w:val="00602CA2"/>
    <w:rsid w:val="0062680D"/>
    <w:rsid w:val="00690794"/>
    <w:rsid w:val="006D7188"/>
    <w:rsid w:val="007735AB"/>
    <w:rsid w:val="0092336A"/>
    <w:rsid w:val="00953F42"/>
    <w:rsid w:val="009B19A7"/>
    <w:rsid w:val="00B24353"/>
    <w:rsid w:val="00B92ED8"/>
    <w:rsid w:val="00BD63E3"/>
    <w:rsid w:val="00CF59C2"/>
    <w:rsid w:val="00CF77D5"/>
    <w:rsid w:val="00D91D37"/>
    <w:rsid w:val="00DB43FD"/>
    <w:rsid w:val="00E05F39"/>
    <w:rsid w:val="00E13726"/>
    <w:rsid w:val="00F014FB"/>
    <w:rsid w:val="00FC1A55"/>
    <w:rsid w:val="00FF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C2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59C2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59C2"/>
    <w:pPr>
      <w:keepNext/>
      <w:outlineLvl w:val="1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59C2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F59C2"/>
    <w:rPr>
      <w:rFonts w:ascii="Times New Roman" w:hAnsi="Times New Roman" w:cs="Times New Roman"/>
      <w:sz w:val="28"/>
      <w:szCs w:val="28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CF59C2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CF59C2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CF59C2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F59C2"/>
    <w:rPr>
      <w:rFonts w:ascii="Times New Roman" w:hAnsi="Times New Roman" w:cs="Times New Roman"/>
      <w:sz w:val="28"/>
      <w:szCs w:val="28"/>
      <w:lang w:val="uk-UA" w:eastAsia="ru-RU"/>
    </w:rPr>
  </w:style>
  <w:style w:type="paragraph" w:styleId="NoSpacing">
    <w:name w:val="No Spacing"/>
    <w:uiPriority w:val="99"/>
    <w:qFormat/>
    <w:rsid w:val="00CF59C2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F59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59C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334</TotalTime>
  <Pages>2</Pages>
  <Words>283</Words>
  <Characters>1617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3</cp:revision>
  <cp:lastPrinted>2021-11-01T13:22:00Z</cp:lastPrinted>
  <dcterms:created xsi:type="dcterms:W3CDTF">2021-11-01T06:37:00Z</dcterms:created>
  <dcterms:modified xsi:type="dcterms:W3CDTF">2022-01-12T09:06:00Z</dcterms:modified>
</cp:coreProperties>
</file>